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EE8" w:rsidRPr="00627D95" w:rsidRDefault="00CA5EE8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CA5EE8" w:rsidRPr="00627D95" w:rsidRDefault="00CA5EE8" w:rsidP="00627D95">
      <w:pPr>
        <w:jc w:val="center"/>
        <w:rPr>
          <w:b/>
          <w:bCs/>
        </w:rPr>
      </w:pPr>
    </w:p>
    <w:p w:rsidR="00CA5EE8" w:rsidRPr="00627D95" w:rsidRDefault="00CA5EE8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>и обязательствах имущественного</w:t>
      </w:r>
    </w:p>
    <w:p w:rsidR="00CA5EE8" w:rsidRPr="00627D95" w:rsidRDefault="00CA5EE8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CA5EE8" w:rsidRDefault="00CA5EE8" w:rsidP="00627D95">
      <w:pPr>
        <w:jc w:val="center"/>
        <w:rPr>
          <w:b/>
          <w:bCs/>
        </w:rPr>
      </w:pPr>
      <w:r>
        <w:rPr>
          <w:b/>
          <w:bCs/>
        </w:rPr>
        <w:t>Калачевым Германом Валеревичем</w:t>
      </w:r>
    </w:p>
    <w:p w:rsidR="00CA5EE8" w:rsidRDefault="00CA5EE8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CA5EE8" w:rsidRDefault="00CA5EE8" w:rsidP="003F4273">
      <w:pPr>
        <w:rPr>
          <w:b/>
          <w:bCs/>
        </w:rPr>
      </w:pPr>
    </w:p>
    <w:p w:rsidR="00CA5EE8" w:rsidRDefault="00CA5EE8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CA5EE8" w:rsidRPr="003F4273" w:rsidRDefault="00CA5EE8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961"/>
        <w:gridCol w:w="3191"/>
      </w:tblGrid>
      <w:tr w:rsidR="00CA5EE8">
        <w:tc>
          <w:tcPr>
            <w:tcW w:w="1101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4961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CA5EE8">
        <w:tc>
          <w:tcPr>
            <w:tcW w:w="1101" w:type="dxa"/>
          </w:tcPr>
          <w:p w:rsidR="00CA5EE8" w:rsidRPr="009B0768" w:rsidRDefault="00CA5EE8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CA5EE8" w:rsidRPr="009B0768" w:rsidRDefault="00CA5EE8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CA5EE8" w:rsidRPr="009B0768" w:rsidRDefault="00CA5EE8" w:rsidP="00F81781">
            <w:pPr>
              <w:jc w:val="center"/>
            </w:pPr>
            <w:r>
              <w:t>1 428 707</w:t>
            </w:r>
          </w:p>
        </w:tc>
      </w:tr>
    </w:tbl>
    <w:p w:rsidR="00CA5EE8" w:rsidRDefault="00CA5EE8" w:rsidP="00627D95">
      <w:pPr>
        <w:jc w:val="center"/>
        <w:rPr>
          <w:b/>
          <w:bCs/>
        </w:rPr>
      </w:pPr>
    </w:p>
    <w:p w:rsidR="00CA5EE8" w:rsidRDefault="00CA5EE8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CA5EE8" w:rsidRPr="003F4273" w:rsidRDefault="00CA5EE8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4819"/>
      </w:tblGrid>
      <w:tr w:rsidR="00CA5EE8">
        <w:tc>
          <w:tcPr>
            <w:tcW w:w="817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3686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CA5EE8">
        <w:tc>
          <w:tcPr>
            <w:tcW w:w="9322" w:type="dxa"/>
            <w:gridSpan w:val="3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CA5EE8">
        <w:tc>
          <w:tcPr>
            <w:tcW w:w="817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5EE8" w:rsidRPr="009B0768" w:rsidRDefault="00CA5EE8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</w:p>
        </w:tc>
      </w:tr>
      <w:tr w:rsidR="00CA5EE8">
        <w:tc>
          <w:tcPr>
            <w:tcW w:w="9322" w:type="dxa"/>
            <w:gridSpan w:val="3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CA5EE8">
        <w:tc>
          <w:tcPr>
            <w:tcW w:w="817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5EE8" w:rsidRPr="009B0768" w:rsidRDefault="00CA5EE8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</w:p>
        </w:tc>
      </w:tr>
      <w:tr w:rsidR="00CA5EE8">
        <w:tc>
          <w:tcPr>
            <w:tcW w:w="9322" w:type="dxa"/>
            <w:gridSpan w:val="3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CA5EE8">
        <w:tc>
          <w:tcPr>
            <w:tcW w:w="817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5EE8" w:rsidRPr="009B0768" w:rsidRDefault="00CA5EE8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</w:p>
        </w:tc>
      </w:tr>
      <w:tr w:rsidR="00CA5EE8">
        <w:tc>
          <w:tcPr>
            <w:tcW w:w="9322" w:type="dxa"/>
            <w:gridSpan w:val="3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CA5EE8">
        <w:tc>
          <w:tcPr>
            <w:tcW w:w="817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5EE8" w:rsidRPr="009B0768" w:rsidRDefault="00CA5EE8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</w:p>
        </w:tc>
      </w:tr>
    </w:tbl>
    <w:p w:rsidR="00CA5EE8" w:rsidRDefault="00CA5EE8" w:rsidP="00627D95">
      <w:pPr>
        <w:jc w:val="center"/>
        <w:rPr>
          <w:b/>
          <w:bCs/>
        </w:rPr>
      </w:pPr>
    </w:p>
    <w:p w:rsidR="00CA5EE8" w:rsidRPr="00627D95" w:rsidRDefault="00CA5EE8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CA5EE8" w:rsidRPr="00627D95" w:rsidRDefault="00CA5EE8" w:rsidP="00627D95">
      <w:pPr>
        <w:rPr>
          <w:b/>
          <w:bCs/>
        </w:rPr>
      </w:pPr>
    </w:p>
    <w:p w:rsidR="00CA5EE8" w:rsidRDefault="00CA5EE8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CA5EE8" w:rsidRPr="003F4273" w:rsidRDefault="00CA5EE8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2393"/>
        <w:gridCol w:w="2994"/>
      </w:tblGrid>
      <w:tr w:rsidR="00CA5EE8">
        <w:tc>
          <w:tcPr>
            <w:tcW w:w="1101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976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2994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CA5EE8">
        <w:tc>
          <w:tcPr>
            <w:tcW w:w="9464" w:type="dxa"/>
            <w:gridSpan w:val="4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5EE8" w:rsidRDefault="00CA5EE8" w:rsidP="00865BDD">
            <w:pPr>
              <w:jc w:val="center"/>
            </w:pPr>
            <w:r>
              <w:t>Приусадебный з</w:t>
            </w:r>
            <w:r w:rsidRPr="009B0768">
              <w:t>емельный участок</w:t>
            </w:r>
            <w:r>
              <w:t xml:space="preserve"> (индивидуальная собственность)</w:t>
            </w:r>
          </w:p>
          <w:p w:rsidR="00CA5EE8" w:rsidRPr="009B0768" w:rsidRDefault="00CA5EE8" w:rsidP="00865BDD">
            <w:pPr>
              <w:jc w:val="center"/>
            </w:pPr>
          </w:p>
        </w:tc>
        <w:tc>
          <w:tcPr>
            <w:tcW w:w="2393" w:type="dxa"/>
          </w:tcPr>
          <w:p w:rsidR="00CA5EE8" w:rsidRPr="009B0768" w:rsidRDefault="00CA5EE8" w:rsidP="00585E41">
            <w:pPr>
              <w:jc w:val="center"/>
            </w:pPr>
            <w:r>
              <w:t>1810</w:t>
            </w:r>
          </w:p>
        </w:tc>
        <w:tc>
          <w:tcPr>
            <w:tcW w:w="2994" w:type="dxa"/>
          </w:tcPr>
          <w:p w:rsidR="00CA5EE8" w:rsidRPr="009B0768" w:rsidRDefault="00CA5EE8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CA5EE8" w:rsidRDefault="00CA5EE8" w:rsidP="006C1472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(доля в праве 1/682)</w:t>
            </w:r>
          </w:p>
          <w:p w:rsidR="00CA5EE8" w:rsidRPr="009B0768" w:rsidRDefault="00CA5EE8" w:rsidP="006C1472">
            <w:pPr>
              <w:jc w:val="center"/>
            </w:pPr>
          </w:p>
        </w:tc>
        <w:tc>
          <w:tcPr>
            <w:tcW w:w="2393" w:type="dxa"/>
          </w:tcPr>
          <w:p w:rsidR="00CA5EE8" w:rsidRPr="009B0768" w:rsidRDefault="00CA5EE8" w:rsidP="006C1472">
            <w:pPr>
              <w:jc w:val="center"/>
            </w:pPr>
            <w:r>
              <w:t>74983500</w:t>
            </w:r>
          </w:p>
        </w:tc>
        <w:tc>
          <w:tcPr>
            <w:tcW w:w="2994" w:type="dxa"/>
          </w:tcPr>
          <w:p w:rsidR="00CA5EE8" w:rsidRPr="009B0768" w:rsidRDefault="00CA5EE8" w:rsidP="006C1472">
            <w:pPr>
              <w:jc w:val="center"/>
            </w:pPr>
            <w:r w:rsidRPr="009B0768">
              <w:t>Российская Федерация</w:t>
            </w:r>
          </w:p>
        </w:tc>
      </w:tr>
      <w:tr w:rsidR="00CA5EE8">
        <w:tc>
          <w:tcPr>
            <w:tcW w:w="1101" w:type="dxa"/>
          </w:tcPr>
          <w:p w:rsidR="00CA5EE8" w:rsidRDefault="00CA5EE8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76" w:type="dxa"/>
          </w:tcPr>
          <w:p w:rsidR="00CA5EE8" w:rsidRDefault="00CA5EE8" w:rsidP="00EC48A5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(доля в праве 1/412)</w:t>
            </w:r>
          </w:p>
          <w:p w:rsidR="00CA5EE8" w:rsidRPr="009B0768" w:rsidRDefault="00CA5EE8" w:rsidP="00EC48A5">
            <w:pPr>
              <w:jc w:val="center"/>
            </w:pPr>
          </w:p>
        </w:tc>
        <w:tc>
          <w:tcPr>
            <w:tcW w:w="2393" w:type="dxa"/>
          </w:tcPr>
          <w:p w:rsidR="00CA5EE8" w:rsidRPr="009B0768" w:rsidRDefault="00CA5EE8" w:rsidP="00EC48A5">
            <w:pPr>
              <w:jc w:val="center"/>
            </w:pPr>
            <w:r>
              <w:t>59328000</w:t>
            </w:r>
          </w:p>
        </w:tc>
        <w:tc>
          <w:tcPr>
            <w:tcW w:w="2994" w:type="dxa"/>
          </w:tcPr>
          <w:p w:rsidR="00CA5EE8" w:rsidRPr="009B0768" w:rsidRDefault="00CA5EE8" w:rsidP="00EC48A5">
            <w:pPr>
              <w:jc w:val="center"/>
            </w:pPr>
            <w:r w:rsidRPr="009B0768">
              <w:t>Российская Федерация</w:t>
            </w:r>
          </w:p>
        </w:tc>
      </w:tr>
      <w:tr w:rsidR="00CA5EE8">
        <w:tc>
          <w:tcPr>
            <w:tcW w:w="9464" w:type="dxa"/>
            <w:gridSpan w:val="4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5EE8" w:rsidRPr="009B0768" w:rsidRDefault="00CA5EE8" w:rsidP="009B0F4F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CA5EE8" w:rsidRPr="00787B7C" w:rsidRDefault="00CA5EE8" w:rsidP="009B0F4F">
            <w:pPr>
              <w:jc w:val="center"/>
            </w:pPr>
            <w:r>
              <w:t>106,6</w:t>
            </w:r>
          </w:p>
        </w:tc>
        <w:tc>
          <w:tcPr>
            <w:tcW w:w="2994" w:type="dxa"/>
          </w:tcPr>
          <w:p w:rsidR="00CA5EE8" w:rsidRPr="00693C40" w:rsidRDefault="00CA5EE8" w:rsidP="009B0F4F">
            <w:pPr>
              <w:jc w:val="center"/>
            </w:pPr>
            <w:r w:rsidRPr="00693C40">
              <w:t>Российская Федерация</w:t>
            </w:r>
          </w:p>
        </w:tc>
      </w:tr>
      <w:tr w:rsidR="00CA5EE8">
        <w:tc>
          <w:tcPr>
            <w:tcW w:w="9464" w:type="dxa"/>
            <w:gridSpan w:val="4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5EE8" w:rsidRPr="009B0768" w:rsidRDefault="00CA5EE8" w:rsidP="009B0F4F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2393" w:type="dxa"/>
          </w:tcPr>
          <w:p w:rsidR="00CA5EE8" w:rsidRPr="003C3EB8" w:rsidRDefault="00CA5EE8" w:rsidP="009B0F4F">
            <w:pPr>
              <w:jc w:val="center"/>
            </w:pPr>
            <w:r>
              <w:t>49,4</w:t>
            </w:r>
          </w:p>
        </w:tc>
        <w:tc>
          <w:tcPr>
            <w:tcW w:w="2994" w:type="dxa"/>
          </w:tcPr>
          <w:p w:rsidR="00CA5EE8" w:rsidRPr="00EB4508" w:rsidRDefault="00CA5EE8" w:rsidP="009B0F4F">
            <w:pPr>
              <w:jc w:val="center"/>
            </w:pPr>
            <w:r w:rsidRPr="00EB4508">
              <w:t>Российская Федерация</w:t>
            </w:r>
          </w:p>
        </w:tc>
      </w:tr>
      <w:tr w:rsidR="00CA5EE8">
        <w:tc>
          <w:tcPr>
            <w:tcW w:w="9464" w:type="dxa"/>
            <w:gridSpan w:val="4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5EE8" w:rsidRPr="003C3EB8" w:rsidRDefault="00CA5EE8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</w:p>
        </w:tc>
      </w:tr>
      <w:tr w:rsidR="00CA5EE8">
        <w:tc>
          <w:tcPr>
            <w:tcW w:w="9464" w:type="dxa"/>
            <w:gridSpan w:val="4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5EE8" w:rsidRPr="003C3EB8" w:rsidRDefault="00CA5EE8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</w:p>
        </w:tc>
      </w:tr>
    </w:tbl>
    <w:p w:rsidR="00CA5EE8" w:rsidRDefault="00CA5EE8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CA5EE8" w:rsidRDefault="00CA5EE8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363"/>
      </w:tblGrid>
      <w:tr w:rsidR="00CA5EE8">
        <w:tc>
          <w:tcPr>
            <w:tcW w:w="1101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8363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CA5EE8">
        <w:tc>
          <w:tcPr>
            <w:tcW w:w="9464" w:type="dxa"/>
            <w:gridSpan w:val="2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5EE8" w:rsidRPr="00585E41" w:rsidRDefault="00CA5EE8" w:rsidP="003C3EB8">
            <w:r>
              <w:t>нет</w:t>
            </w:r>
          </w:p>
        </w:tc>
      </w:tr>
      <w:tr w:rsidR="00CA5EE8">
        <w:tc>
          <w:tcPr>
            <w:tcW w:w="9464" w:type="dxa"/>
            <w:gridSpan w:val="2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5EE8" w:rsidRPr="003C3EB8" w:rsidRDefault="00CA5EE8" w:rsidP="003C3EB8">
            <w:r>
              <w:t>нет</w:t>
            </w:r>
          </w:p>
        </w:tc>
      </w:tr>
      <w:tr w:rsidR="00CA5EE8">
        <w:tc>
          <w:tcPr>
            <w:tcW w:w="9464" w:type="dxa"/>
            <w:gridSpan w:val="2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Мототранспортные средства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5EE8" w:rsidRPr="003C3EB8" w:rsidRDefault="00CA5EE8" w:rsidP="003C3EB8">
            <w:r>
              <w:t>нет</w:t>
            </w:r>
          </w:p>
        </w:tc>
      </w:tr>
      <w:tr w:rsidR="00CA5EE8">
        <w:tc>
          <w:tcPr>
            <w:tcW w:w="9464" w:type="dxa"/>
            <w:gridSpan w:val="2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5EE8" w:rsidRPr="003C3EB8" w:rsidRDefault="00CA5EE8" w:rsidP="003C3EB8">
            <w:r>
              <w:t>нет</w:t>
            </w:r>
          </w:p>
        </w:tc>
      </w:tr>
      <w:tr w:rsidR="00CA5EE8">
        <w:tc>
          <w:tcPr>
            <w:tcW w:w="9464" w:type="dxa"/>
            <w:gridSpan w:val="2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5EE8" w:rsidRPr="003C3EB8" w:rsidRDefault="00CA5EE8" w:rsidP="003C3EB8">
            <w:r>
              <w:t>нет</w:t>
            </w:r>
          </w:p>
        </w:tc>
      </w:tr>
      <w:tr w:rsidR="00CA5EE8">
        <w:tc>
          <w:tcPr>
            <w:tcW w:w="9464" w:type="dxa"/>
            <w:gridSpan w:val="2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5EE8" w:rsidRPr="003C3EB8" w:rsidRDefault="00CA5EE8" w:rsidP="003C3EB8">
            <w:r>
              <w:t>нет</w:t>
            </w:r>
          </w:p>
        </w:tc>
      </w:tr>
      <w:tr w:rsidR="00CA5EE8">
        <w:tc>
          <w:tcPr>
            <w:tcW w:w="9464" w:type="dxa"/>
            <w:gridSpan w:val="2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5EE8" w:rsidRPr="003C3EB8" w:rsidRDefault="00CA5EE8" w:rsidP="003C3EB8">
            <w:r>
              <w:t>нет</w:t>
            </w:r>
          </w:p>
        </w:tc>
      </w:tr>
    </w:tbl>
    <w:p w:rsidR="00CA5EE8" w:rsidRDefault="00CA5EE8" w:rsidP="00627D95">
      <w:pPr>
        <w:jc w:val="center"/>
        <w:rPr>
          <w:b/>
          <w:bCs/>
        </w:rPr>
      </w:pPr>
    </w:p>
    <w:p w:rsidR="00CA5EE8" w:rsidRPr="003F4273" w:rsidRDefault="00CA5EE8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CA5EE8" w:rsidRPr="003F4273" w:rsidRDefault="00CA5EE8" w:rsidP="003F4273">
      <w:pPr>
        <w:jc w:val="center"/>
        <w:rPr>
          <w:b/>
          <w:bCs/>
        </w:rPr>
      </w:pPr>
    </w:p>
    <w:p w:rsidR="00CA5EE8" w:rsidRDefault="00CA5EE8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CA5EE8" w:rsidRDefault="00CA5EE8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693"/>
        <w:gridCol w:w="2393"/>
        <w:gridCol w:w="3277"/>
      </w:tblGrid>
      <w:tr w:rsidR="00CA5EE8">
        <w:tc>
          <w:tcPr>
            <w:tcW w:w="1101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693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3277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CA5EE8" w:rsidRPr="003C3EB8" w:rsidRDefault="00CA5EE8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5EE8" w:rsidRPr="007435F4" w:rsidRDefault="00CA5EE8" w:rsidP="00C029C7">
            <w:pPr>
              <w:jc w:val="center"/>
            </w:pPr>
          </w:p>
        </w:tc>
        <w:tc>
          <w:tcPr>
            <w:tcW w:w="3277" w:type="dxa"/>
          </w:tcPr>
          <w:p w:rsidR="00CA5EE8" w:rsidRPr="00413CAB" w:rsidRDefault="00CA5EE8" w:rsidP="00C029C7">
            <w:pPr>
              <w:jc w:val="center"/>
            </w:pPr>
          </w:p>
        </w:tc>
      </w:tr>
    </w:tbl>
    <w:p w:rsidR="00CA5EE8" w:rsidRDefault="00CA5EE8" w:rsidP="003F4273">
      <w:pPr>
        <w:jc w:val="center"/>
        <w:rPr>
          <w:b/>
          <w:bCs/>
        </w:rPr>
      </w:pPr>
    </w:p>
    <w:p w:rsidR="00CA5EE8" w:rsidRPr="00627D95" w:rsidRDefault="00CA5EE8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CA5EE8" w:rsidRPr="00627D95" w:rsidRDefault="00CA5EE8" w:rsidP="00B15710">
      <w:pPr>
        <w:jc w:val="center"/>
        <w:rPr>
          <w:b/>
          <w:bCs/>
        </w:rPr>
      </w:pPr>
    </w:p>
    <w:p w:rsidR="00CA5EE8" w:rsidRPr="00627D95" w:rsidRDefault="00CA5EE8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>и обязательствах имущественного</w:t>
      </w:r>
    </w:p>
    <w:p w:rsidR="00CA5EE8" w:rsidRPr="00627D95" w:rsidRDefault="00CA5EE8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CA5EE8" w:rsidRPr="00787B7C" w:rsidRDefault="00CA5EE8" w:rsidP="00F81781">
      <w:pPr>
        <w:jc w:val="center"/>
        <w:rPr>
          <w:b/>
          <w:bCs/>
          <w:u w:val="single"/>
        </w:rPr>
      </w:pPr>
      <w:bookmarkStart w:id="0" w:name="_GoBack"/>
      <w:bookmarkEnd w:id="0"/>
      <w:r>
        <w:rPr>
          <w:b/>
          <w:bCs/>
          <w:u w:val="single"/>
        </w:rPr>
        <w:t>Калачева Германа Валеревича</w:t>
      </w:r>
    </w:p>
    <w:p w:rsidR="00CA5EE8" w:rsidRDefault="00CA5EE8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CA5EE8" w:rsidRDefault="00CA5EE8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CA5EE8" w:rsidRPr="003F4273" w:rsidRDefault="00CA5EE8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961"/>
        <w:gridCol w:w="3191"/>
      </w:tblGrid>
      <w:tr w:rsidR="00CA5EE8">
        <w:tc>
          <w:tcPr>
            <w:tcW w:w="1101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4961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CA5EE8">
        <w:tc>
          <w:tcPr>
            <w:tcW w:w="1101" w:type="dxa"/>
          </w:tcPr>
          <w:p w:rsidR="00CA5EE8" w:rsidRPr="009B0768" w:rsidRDefault="00CA5EE8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CA5EE8" w:rsidRPr="009B0768" w:rsidRDefault="00CA5EE8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CA5EE8" w:rsidRPr="00365B21" w:rsidRDefault="00CA5EE8" w:rsidP="003F7E7C">
            <w:pPr>
              <w:jc w:val="center"/>
            </w:pPr>
            <w:r>
              <w:t>491 494,35</w:t>
            </w:r>
          </w:p>
        </w:tc>
      </w:tr>
    </w:tbl>
    <w:p w:rsidR="00CA5EE8" w:rsidRDefault="00CA5EE8" w:rsidP="00FA5B13">
      <w:pPr>
        <w:jc w:val="center"/>
        <w:rPr>
          <w:b/>
          <w:bCs/>
        </w:rPr>
      </w:pPr>
    </w:p>
    <w:p w:rsidR="00CA5EE8" w:rsidRDefault="00CA5EE8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CA5EE8" w:rsidRPr="003F4273" w:rsidRDefault="00CA5EE8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4819"/>
      </w:tblGrid>
      <w:tr w:rsidR="00CA5EE8">
        <w:tc>
          <w:tcPr>
            <w:tcW w:w="817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3686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CA5EE8">
        <w:tc>
          <w:tcPr>
            <w:tcW w:w="9322" w:type="dxa"/>
            <w:gridSpan w:val="3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CA5EE8">
        <w:tc>
          <w:tcPr>
            <w:tcW w:w="817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5EE8" w:rsidRPr="009B0768" w:rsidRDefault="00CA5EE8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</w:p>
        </w:tc>
      </w:tr>
      <w:tr w:rsidR="00CA5EE8">
        <w:tc>
          <w:tcPr>
            <w:tcW w:w="9322" w:type="dxa"/>
            <w:gridSpan w:val="3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CA5EE8">
        <w:tc>
          <w:tcPr>
            <w:tcW w:w="817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5EE8" w:rsidRPr="009B0768" w:rsidRDefault="00CA5EE8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</w:p>
        </w:tc>
      </w:tr>
      <w:tr w:rsidR="00CA5EE8">
        <w:tc>
          <w:tcPr>
            <w:tcW w:w="9322" w:type="dxa"/>
            <w:gridSpan w:val="3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CA5EE8">
        <w:tc>
          <w:tcPr>
            <w:tcW w:w="817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5EE8" w:rsidRPr="009B0768" w:rsidRDefault="00CA5EE8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</w:p>
        </w:tc>
      </w:tr>
      <w:tr w:rsidR="00CA5EE8">
        <w:tc>
          <w:tcPr>
            <w:tcW w:w="9322" w:type="dxa"/>
            <w:gridSpan w:val="3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CA5EE8">
        <w:tc>
          <w:tcPr>
            <w:tcW w:w="817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5EE8" w:rsidRPr="009B0768" w:rsidRDefault="00CA5EE8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</w:p>
        </w:tc>
      </w:tr>
    </w:tbl>
    <w:p w:rsidR="00CA5EE8" w:rsidRDefault="00CA5EE8" w:rsidP="00FA5B13">
      <w:pPr>
        <w:jc w:val="center"/>
        <w:rPr>
          <w:b/>
          <w:bCs/>
        </w:rPr>
      </w:pPr>
    </w:p>
    <w:p w:rsidR="00CA5EE8" w:rsidRPr="00627D95" w:rsidRDefault="00CA5EE8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CA5EE8" w:rsidRPr="00627D95" w:rsidRDefault="00CA5EE8" w:rsidP="00FA5B13">
      <w:pPr>
        <w:rPr>
          <w:b/>
          <w:bCs/>
        </w:rPr>
      </w:pPr>
    </w:p>
    <w:p w:rsidR="00CA5EE8" w:rsidRDefault="00CA5EE8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CA5EE8" w:rsidRPr="003F4273" w:rsidRDefault="00CA5EE8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2393"/>
        <w:gridCol w:w="2994"/>
      </w:tblGrid>
      <w:tr w:rsidR="00CA5EE8">
        <w:tc>
          <w:tcPr>
            <w:tcW w:w="1101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976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2994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CA5EE8">
        <w:tc>
          <w:tcPr>
            <w:tcW w:w="9464" w:type="dxa"/>
            <w:gridSpan w:val="4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5EE8" w:rsidRDefault="00CA5EE8" w:rsidP="00365B21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CA5EE8" w:rsidRPr="009B0768" w:rsidRDefault="00CA5EE8" w:rsidP="00365B21">
            <w:pPr>
              <w:jc w:val="center"/>
            </w:pPr>
            <w:r>
              <w:t xml:space="preserve"> (доля в праве 1/412)</w:t>
            </w:r>
          </w:p>
        </w:tc>
        <w:tc>
          <w:tcPr>
            <w:tcW w:w="2393" w:type="dxa"/>
          </w:tcPr>
          <w:p w:rsidR="00CA5EE8" w:rsidRPr="009B0768" w:rsidRDefault="00CA5EE8" w:rsidP="00F81781">
            <w:pPr>
              <w:jc w:val="center"/>
            </w:pPr>
            <w:r>
              <w:t>59328000</w:t>
            </w:r>
          </w:p>
        </w:tc>
        <w:tc>
          <w:tcPr>
            <w:tcW w:w="2994" w:type="dxa"/>
          </w:tcPr>
          <w:p w:rsidR="00CA5EE8" w:rsidRPr="009B0768" w:rsidRDefault="00CA5EE8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CA5EE8">
        <w:tc>
          <w:tcPr>
            <w:tcW w:w="9464" w:type="dxa"/>
            <w:gridSpan w:val="4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5EE8" w:rsidRPr="009B0768" w:rsidRDefault="00CA5EE8" w:rsidP="00BC027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5EE8" w:rsidRPr="00787B7C" w:rsidRDefault="00CA5EE8" w:rsidP="00BC027B">
            <w:pPr>
              <w:jc w:val="center"/>
            </w:pPr>
          </w:p>
        </w:tc>
        <w:tc>
          <w:tcPr>
            <w:tcW w:w="2994" w:type="dxa"/>
          </w:tcPr>
          <w:p w:rsidR="00CA5EE8" w:rsidRDefault="00CA5EE8" w:rsidP="008A65DF">
            <w:pPr>
              <w:jc w:val="center"/>
            </w:pPr>
          </w:p>
        </w:tc>
      </w:tr>
      <w:tr w:rsidR="00CA5EE8">
        <w:tc>
          <w:tcPr>
            <w:tcW w:w="9464" w:type="dxa"/>
            <w:gridSpan w:val="4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5EE8" w:rsidRPr="009B0768" w:rsidRDefault="00CA5EE8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5EE8" w:rsidRPr="003C3EB8" w:rsidRDefault="00CA5EE8" w:rsidP="003F7E7C">
            <w:pPr>
              <w:jc w:val="center"/>
            </w:pPr>
          </w:p>
        </w:tc>
        <w:tc>
          <w:tcPr>
            <w:tcW w:w="2994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</w:p>
        </w:tc>
      </w:tr>
      <w:tr w:rsidR="00CA5EE8">
        <w:tc>
          <w:tcPr>
            <w:tcW w:w="9464" w:type="dxa"/>
            <w:gridSpan w:val="4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5EE8" w:rsidRPr="003C3EB8" w:rsidRDefault="00CA5EE8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</w:p>
        </w:tc>
      </w:tr>
      <w:tr w:rsidR="00CA5EE8">
        <w:tc>
          <w:tcPr>
            <w:tcW w:w="9464" w:type="dxa"/>
            <w:gridSpan w:val="4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5EE8" w:rsidRPr="003C3EB8" w:rsidRDefault="00CA5EE8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</w:p>
        </w:tc>
      </w:tr>
    </w:tbl>
    <w:p w:rsidR="00CA5EE8" w:rsidRDefault="00CA5EE8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CA5EE8" w:rsidRDefault="00CA5EE8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363"/>
      </w:tblGrid>
      <w:tr w:rsidR="00CA5EE8">
        <w:tc>
          <w:tcPr>
            <w:tcW w:w="1101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8363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CA5EE8">
        <w:tc>
          <w:tcPr>
            <w:tcW w:w="9464" w:type="dxa"/>
            <w:gridSpan w:val="2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5EE8" w:rsidRPr="003C3EB8" w:rsidRDefault="00CA5EE8" w:rsidP="003F7E7C">
            <w:r>
              <w:t>нет</w:t>
            </w:r>
          </w:p>
        </w:tc>
      </w:tr>
      <w:tr w:rsidR="00CA5EE8">
        <w:tc>
          <w:tcPr>
            <w:tcW w:w="9464" w:type="dxa"/>
            <w:gridSpan w:val="2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5EE8" w:rsidRPr="003C3EB8" w:rsidRDefault="00CA5EE8" w:rsidP="003F7E7C">
            <w:r>
              <w:t>нет</w:t>
            </w:r>
          </w:p>
        </w:tc>
      </w:tr>
      <w:tr w:rsidR="00CA5EE8">
        <w:tc>
          <w:tcPr>
            <w:tcW w:w="9464" w:type="dxa"/>
            <w:gridSpan w:val="2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Мототранспортные средства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5EE8" w:rsidRPr="003C3EB8" w:rsidRDefault="00CA5EE8" w:rsidP="003F7E7C">
            <w:r>
              <w:t>нет</w:t>
            </w:r>
          </w:p>
        </w:tc>
      </w:tr>
      <w:tr w:rsidR="00CA5EE8">
        <w:tc>
          <w:tcPr>
            <w:tcW w:w="9464" w:type="dxa"/>
            <w:gridSpan w:val="2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5EE8" w:rsidRPr="003C3EB8" w:rsidRDefault="00CA5EE8" w:rsidP="003F7E7C">
            <w:r>
              <w:t>нет</w:t>
            </w:r>
          </w:p>
        </w:tc>
      </w:tr>
      <w:tr w:rsidR="00CA5EE8">
        <w:tc>
          <w:tcPr>
            <w:tcW w:w="9464" w:type="dxa"/>
            <w:gridSpan w:val="2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5EE8" w:rsidRPr="003C3EB8" w:rsidRDefault="00CA5EE8" w:rsidP="003F7E7C">
            <w:r>
              <w:t>нет</w:t>
            </w:r>
          </w:p>
        </w:tc>
      </w:tr>
      <w:tr w:rsidR="00CA5EE8">
        <w:tc>
          <w:tcPr>
            <w:tcW w:w="9464" w:type="dxa"/>
            <w:gridSpan w:val="2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5EE8" w:rsidRPr="003C3EB8" w:rsidRDefault="00CA5EE8" w:rsidP="003F7E7C">
            <w:r>
              <w:t>нет</w:t>
            </w:r>
          </w:p>
        </w:tc>
      </w:tr>
      <w:tr w:rsidR="00CA5EE8">
        <w:tc>
          <w:tcPr>
            <w:tcW w:w="9464" w:type="dxa"/>
            <w:gridSpan w:val="2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5EE8" w:rsidRPr="003C3EB8" w:rsidRDefault="00CA5EE8" w:rsidP="003F7E7C">
            <w:r>
              <w:t>нет</w:t>
            </w:r>
          </w:p>
        </w:tc>
      </w:tr>
    </w:tbl>
    <w:p w:rsidR="00CA5EE8" w:rsidRDefault="00CA5EE8" w:rsidP="00FA5B13">
      <w:pPr>
        <w:jc w:val="center"/>
        <w:rPr>
          <w:b/>
          <w:bCs/>
        </w:rPr>
      </w:pPr>
    </w:p>
    <w:p w:rsidR="00CA5EE8" w:rsidRPr="003F4273" w:rsidRDefault="00CA5EE8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CA5EE8" w:rsidRPr="003F4273" w:rsidRDefault="00CA5EE8" w:rsidP="00FA5B13">
      <w:pPr>
        <w:jc w:val="center"/>
        <w:rPr>
          <w:b/>
          <w:bCs/>
        </w:rPr>
      </w:pPr>
    </w:p>
    <w:p w:rsidR="00CA5EE8" w:rsidRDefault="00CA5EE8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CA5EE8" w:rsidRDefault="00CA5EE8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693"/>
        <w:gridCol w:w="2393"/>
        <w:gridCol w:w="3277"/>
      </w:tblGrid>
      <w:tr w:rsidR="00CA5EE8">
        <w:tc>
          <w:tcPr>
            <w:tcW w:w="1101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693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3277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CA5EE8">
        <w:tc>
          <w:tcPr>
            <w:tcW w:w="1101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CA5EE8" w:rsidRPr="003C3EB8" w:rsidRDefault="00CA5EE8" w:rsidP="007435F4">
            <w:pPr>
              <w:jc w:val="center"/>
            </w:pPr>
            <w:r>
              <w:t>Приусадебный земельный участок (безвозмездное пользование)</w:t>
            </w:r>
          </w:p>
        </w:tc>
        <w:tc>
          <w:tcPr>
            <w:tcW w:w="2393" w:type="dxa"/>
          </w:tcPr>
          <w:p w:rsidR="00CA5EE8" w:rsidRPr="007435F4" w:rsidRDefault="00CA5EE8" w:rsidP="003F7E7C">
            <w:pPr>
              <w:jc w:val="center"/>
            </w:pPr>
            <w:r>
              <w:t>1810</w:t>
            </w:r>
          </w:p>
        </w:tc>
        <w:tc>
          <w:tcPr>
            <w:tcW w:w="3277" w:type="dxa"/>
          </w:tcPr>
          <w:p w:rsidR="00CA5EE8" w:rsidRPr="009B0F4F" w:rsidRDefault="00CA5EE8" w:rsidP="003F7E7C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CA5EE8">
        <w:tc>
          <w:tcPr>
            <w:tcW w:w="1101" w:type="dxa"/>
          </w:tcPr>
          <w:p w:rsidR="00CA5EE8" w:rsidRDefault="00CA5EE8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CA5EE8" w:rsidRDefault="00CA5EE8" w:rsidP="007435F4">
            <w:pPr>
              <w:jc w:val="center"/>
            </w:pPr>
            <w:r>
              <w:t>Жилой дом (безвозмездное пользование)</w:t>
            </w:r>
          </w:p>
        </w:tc>
        <w:tc>
          <w:tcPr>
            <w:tcW w:w="2393" w:type="dxa"/>
          </w:tcPr>
          <w:p w:rsidR="00CA5EE8" w:rsidRDefault="00CA5EE8" w:rsidP="003F7E7C">
            <w:pPr>
              <w:jc w:val="center"/>
            </w:pPr>
            <w:r>
              <w:t>106,6</w:t>
            </w:r>
          </w:p>
        </w:tc>
        <w:tc>
          <w:tcPr>
            <w:tcW w:w="3277" w:type="dxa"/>
          </w:tcPr>
          <w:p w:rsidR="00CA5EE8" w:rsidRPr="00B967AF" w:rsidRDefault="00CA5EE8" w:rsidP="003F7E7C">
            <w:pPr>
              <w:jc w:val="center"/>
            </w:pPr>
            <w:r>
              <w:t>Российская Федерация</w:t>
            </w:r>
          </w:p>
        </w:tc>
      </w:tr>
    </w:tbl>
    <w:p w:rsidR="00CA5EE8" w:rsidRPr="00627D95" w:rsidRDefault="00CA5EE8" w:rsidP="00365B21"/>
    <w:sectPr w:rsidR="00CA5EE8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26AC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3817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0AC7"/>
    <w:rsid w:val="00365B21"/>
    <w:rsid w:val="00367505"/>
    <w:rsid w:val="0037181B"/>
    <w:rsid w:val="00375EDF"/>
    <w:rsid w:val="00377EAB"/>
    <w:rsid w:val="00386118"/>
    <w:rsid w:val="00386FC1"/>
    <w:rsid w:val="003903B3"/>
    <w:rsid w:val="0039284B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0B2E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2F94"/>
    <w:rsid w:val="00404213"/>
    <w:rsid w:val="00411156"/>
    <w:rsid w:val="00412873"/>
    <w:rsid w:val="00413CAB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1741D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C72B5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6DEB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56A99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3C40"/>
    <w:rsid w:val="006956A0"/>
    <w:rsid w:val="006A14AE"/>
    <w:rsid w:val="006A509C"/>
    <w:rsid w:val="006A5F00"/>
    <w:rsid w:val="006B2FBD"/>
    <w:rsid w:val="006B6ABB"/>
    <w:rsid w:val="006B6F51"/>
    <w:rsid w:val="006C07D0"/>
    <w:rsid w:val="006C1472"/>
    <w:rsid w:val="006C25BF"/>
    <w:rsid w:val="006C2897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012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7FC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48B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E6EE2"/>
    <w:rsid w:val="00AF627B"/>
    <w:rsid w:val="00B00843"/>
    <w:rsid w:val="00B103A0"/>
    <w:rsid w:val="00B10575"/>
    <w:rsid w:val="00B13A64"/>
    <w:rsid w:val="00B1562E"/>
    <w:rsid w:val="00B15710"/>
    <w:rsid w:val="00B234B5"/>
    <w:rsid w:val="00B2460F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A5EE8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09E9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0681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4508"/>
    <w:rsid w:val="00EB59AE"/>
    <w:rsid w:val="00EB6C1D"/>
    <w:rsid w:val="00EC04BA"/>
    <w:rsid w:val="00EC0961"/>
    <w:rsid w:val="00EC2550"/>
    <w:rsid w:val="00EC3D39"/>
    <w:rsid w:val="00EC48A5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27D9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4</Pages>
  <Words>514</Words>
  <Characters>2933</Characters>
  <Application>Microsoft Office Outlook</Application>
  <DocSecurity>0</DocSecurity>
  <Lines>0</Lines>
  <Paragraphs>0</Paragraphs>
  <ScaleCrop>false</ScaleCrop>
  <Company>Урюпинскуая районная Дума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akopov</cp:lastModifiedBy>
  <cp:revision>3</cp:revision>
  <cp:lastPrinted>2015-04-21T05:35:00Z</cp:lastPrinted>
  <dcterms:created xsi:type="dcterms:W3CDTF">2016-05-19T10:09:00Z</dcterms:created>
  <dcterms:modified xsi:type="dcterms:W3CDTF">2016-05-20T04:46:00Z</dcterms:modified>
</cp:coreProperties>
</file>